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FF55" w14:textId="7DE2D852" w:rsidR="00BA00AB" w:rsidRDefault="009148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Barbara SOTHILL</w:t>
      </w:r>
      <w:r>
        <w:rPr>
          <w:rFonts w:cs="Times New Roman"/>
          <w:szCs w:val="24"/>
        </w:rPr>
        <w:t xml:space="preserve">        (fl.1500)</w:t>
      </w:r>
    </w:p>
    <w:p w14:paraId="2EB4A909" w14:textId="77777777" w:rsidR="009148C4" w:rsidRDefault="009148C4" w:rsidP="009139A6">
      <w:pPr>
        <w:pStyle w:val="NoSpacing"/>
        <w:rPr>
          <w:rFonts w:cs="Times New Roman"/>
          <w:szCs w:val="24"/>
        </w:rPr>
      </w:pPr>
    </w:p>
    <w:p w14:paraId="2DE238ED" w14:textId="77777777" w:rsidR="009148C4" w:rsidRDefault="009148C4" w:rsidP="009139A6">
      <w:pPr>
        <w:pStyle w:val="NoSpacing"/>
        <w:rPr>
          <w:rFonts w:cs="Times New Roman"/>
          <w:szCs w:val="24"/>
        </w:rPr>
      </w:pPr>
    </w:p>
    <w:p w14:paraId="7A61570C" w14:textId="627051C2" w:rsidR="009148C4" w:rsidRDefault="009148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Sothill(d.1494)(q.v.) and Agnes Ingleby(q.v.).</w:t>
      </w:r>
    </w:p>
    <w:p w14:paraId="295F564A" w14:textId="77777777" w:rsidR="009148C4" w:rsidRDefault="009148C4" w:rsidP="009148C4">
      <w:pPr>
        <w:pStyle w:val="NoSpacing"/>
        <w:rPr>
          <w:rFonts w:eastAsia="Calibri" w:cs="Times New Roman"/>
          <w:szCs w:val="24"/>
        </w:rPr>
      </w:pPr>
      <w:r w:rsidRPr="00690F74">
        <w:rPr>
          <w:rFonts w:eastAsia="Calibri" w:cs="Times New Roman"/>
          <w:szCs w:val="24"/>
        </w:rPr>
        <w:t>(“The Lincolnshire Gentry and the Wars of the Roses” by Jonathon E.Mackman, D.Phil. Thesis, University of York, Department of History, August 1999 p.2</w:t>
      </w:r>
      <w:r>
        <w:rPr>
          <w:rFonts w:eastAsia="Calibri" w:cs="Times New Roman"/>
          <w:szCs w:val="24"/>
        </w:rPr>
        <w:t>6</w:t>
      </w:r>
      <w:r w:rsidRPr="00690F74">
        <w:rPr>
          <w:rFonts w:eastAsia="Calibri" w:cs="Times New Roman"/>
          <w:szCs w:val="24"/>
        </w:rPr>
        <w:t>9)</w:t>
      </w:r>
    </w:p>
    <w:p w14:paraId="5C7FAEBC" w14:textId="5464915E" w:rsidR="009148C4" w:rsidRDefault="009148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Marmaduke Constable.   (ibid.)</w:t>
      </w:r>
    </w:p>
    <w:p w14:paraId="24308AD1" w14:textId="77777777" w:rsidR="009148C4" w:rsidRDefault="009148C4" w:rsidP="009139A6">
      <w:pPr>
        <w:pStyle w:val="NoSpacing"/>
        <w:rPr>
          <w:rFonts w:cs="Times New Roman"/>
          <w:szCs w:val="24"/>
        </w:rPr>
      </w:pPr>
    </w:p>
    <w:p w14:paraId="3CB61F79" w14:textId="77777777" w:rsidR="009148C4" w:rsidRDefault="009148C4" w:rsidP="009139A6">
      <w:pPr>
        <w:pStyle w:val="NoSpacing"/>
        <w:rPr>
          <w:rFonts w:cs="Times New Roman"/>
          <w:szCs w:val="24"/>
        </w:rPr>
      </w:pPr>
    </w:p>
    <w:p w14:paraId="4F286E70" w14:textId="517E21F1" w:rsidR="009148C4" w:rsidRPr="009148C4" w:rsidRDefault="009148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2023</w:t>
      </w:r>
    </w:p>
    <w:sectPr w:rsidR="009148C4" w:rsidRPr="009148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E7C6A" w14:textId="77777777" w:rsidR="009148C4" w:rsidRDefault="009148C4" w:rsidP="009139A6">
      <w:r>
        <w:separator/>
      </w:r>
    </w:p>
  </w:endnote>
  <w:endnote w:type="continuationSeparator" w:id="0">
    <w:p w14:paraId="19DDEAF6" w14:textId="77777777" w:rsidR="009148C4" w:rsidRDefault="009148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7B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09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4F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01A8C" w14:textId="77777777" w:rsidR="009148C4" w:rsidRDefault="009148C4" w:rsidP="009139A6">
      <w:r>
        <w:separator/>
      </w:r>
    </w:p>
  </w:footnote>
  <w:footnote w:type="continuationSeparator" w:id="0">
    <w:p w14:paraId="26BAA3D4" w14:textId="77777777" w:rsidR="009148C4" w:rsidRDefault="009148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4E5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6DC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329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8C4"/>
    <w:rsid w:val="000666E0"/>
    <w:rsid w:val="002510B7"/>
    <w:rsid w:val="005C130B"/>
    <w:rsid w:val="00826F5C"/>
    <w:rsid w:val="009139A6"/>
    <w:rsid w:val="009148C4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EEA19"/>
  <w15:chartTrackingRefBased/>
  <w15:docId w15:val="{D77A0561-E8EC-411D-A3AB-1BF3F0EE4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2023-05-01T07:39:00Z</dcterms:created>
  <dcterms:modified xsi:type="dcterms:W3CDTF">2023-05-01T07:41:00Z</dcterms:modified>
</cp:coreProperties>
</file>